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pPr>
        <w:pStyle w:val="9"/>
        <w:jc w:val="center"/>
        <w:rPr>
          <w:rFonts w:hint="eastAsia" w:ascii="方正小标宋_GBK" w:hAnsi="方正小标宋_GBK" w:eastAsia="方正小标宋_GBK" w:cs="方正小标宋_GBK"/>
          <w:b w:val="0"/>
          <w:bCs w:val="0"/>
          <w:sz w:val="36"/>
          <w:szCs w:val="36"/>
          <w:lang w:val="en-US" w:eastAsia="zh-CN"/>
        </w:rPr>
      </w:pPr>
    </w:p>
    <w:p>
      <w:pPr>
        <w:pStyle w:val="9"/>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垫江县迎春河保合寺传统风貌改造项目EPC（书院桥、迎阳桥、迎春桥）劳务分包合同</w:t>
      </w:r>
    </w:p>
    <w:p>
      <w:pPr>
        <w:pStyle w:val="9"/>
        <w:rPr>
          <w:rFonts w:hint="eastAsia" w:ascii="宋体" w:eastAsia="宋体" w:cs="宋体"/>
          <w:sz w:val="36"/>
          <w:szCs w:val="36"/>
          <w:lang w:val="en-US" w:eastAsia="zh-CN"/>
        </w:rPr>
      </w:pPr>
    </w:p>
    <w:p>
      <w:pPr>
        <w:rPr>
          <w:rFonts w:hint="eastAsia" w:ascii="宋体" w:eastAsia="宋体" w:cs="宋体"/>
          <w:sz w:val="36"/>
          <w:szCs w:val="36"/>
          <w:lang w:val="en-US" w:eastAsia="zh-CN"/>
        </w:rPr>
      </w:pPr>
    </w:p>
    <w:p>
      <w:pPr>
        <w:pStyle w:val="9"/>
        <w:rPr>
          <w:rFonts w:hint="eastAsia" w:ascii="宋体" w:eastAsia="宋体" w:cs="宋体"/>
          <w:sz w:val="36"/>
          <w:szCs w:val="36"/>
          <w:lang w:val="en-US" w:eastAsia="zh-CN"/>
        </w:rPr>
      </w:pPr>
    </w:p>
    <w:p>
      <w:pPr>
        <w:rPr>
          <w:rFonts w:hint="eastAsia" w:ascii="宋体" w:eastAsia="宋体" w:cs="宋体"/>
          <w:sz w:val="36"/>
          <w:szCs w:val="36"/>
          <w:lang w:val="en-US" w:eastAsia="zh-CN"/>
        </w:rPr>
      </w:pPr>
    </w:p>
    <w:p>
      <w:pPr>
        <w:pStyle w:val="9"/>
        <w:rPr>
          <w:rFonts w:hint="eastAsia"/>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方正仿宋_GBK" w:hAnsi="方正仿宋_GBK" w:eastAsia="方正仿宋_GBK" w:cs="方正仿宋_GBK"/>
          <w:b/>
          <w:bCs/>
          <w:sz w:val="28"/>
          <w:u w:val="single"/>
          <w:lang w:val="en-US" w:eastAsia="zh-CN"/>
        </w:rPr>
        <w:t xml:space="preserve">2025年    月  日 </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垫江县迎春河保合寺传统风貌改造项目EPC（书院桥、迎阳桥、迎春桥）劳务分包合同</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垫江县迎春河保合寺传统风貌改造项目EPC（书院桥、迎阳桥、迎春桥）劳务分包   </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bookmarkStart w:id="0" w:name="_GoBack"/>
      <w:bookmarkEnd w:id="0"/>
      <w:r>
        <w:rPr>
          <w:rFonts w:hint="eastAsia" w:ascii="方正仿宋_GBK" w:hAnsi="方正仿宋_GBK" w:eastAsia="方正仿宋_GBK" w:cs="方正仿宋_GBK"/>
          <w:sz w:val="28"/>
          <w:u w:val="single"/>
          <w:lang w:eastAsia="zh-CN"/>
        </w:rPr>
        <w:t>及《</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本项目合同范围外的新增和变更工程量也属于本次发包内容，若发生新增或变更内容，乙方必须无条件服从甲方安排，计价按结算原则执行。</w:t>
      </w:r>
      <w:r>
        <w:rPr>
          <w:rFonts w:hint="eastAsia" w:ascii="宋体" w:hAnsi="宋体" w:cs="方正仿宋_GBK"/>
          <w:b/>
          <w:bCs/>
          <w:color w:val="auto"/>
          <w:sz w:val="28"/>
          <w:highlight w:val="none"/>
          <w:lang w:eastAsia="zh-CN"/>
        </w:rPr>
        <w:t>若不服从甲方安排，处乙方结算价款</w:t>
      </w:r>
      <w:r>
        <w:rPr>
          <w:rFonts w:hint="eastAsia" w:ascii="宋体" w:hAnsi="宋体" w:cs="方正仿宋_GBK"/>
          <w:b/>
          <w:bCs/>
          <w:color w:val="auto"/>
          <w:sz w:val="28"/>
          <w:highlight w:val="none"/>
          <w:lang w:val="en-US" w:eastAsia="zh-CN"/>
        </w:rPr>
        <w:t>10%金额的违约金</w:t>
      </w:r>
      <w:r>
        <w:rPr>
          <w:rFonts w:hint="eastAsia" w:ascii="方正仿宋_GBK" w:hAnsi="方正仿宋_GBK" w:eastAsia="方正仿宋_GBK" w:cs="方正仿宋_GBK"/>
          <w:sz w:val="28"/>
          <w:u w:val="none"/>
        </w:rPr>
        <w:t>。</w:t>
      </w:r>
    </w:p>
    <w:p>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本价格为进度款支付依据，下浮率为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 xml:space="preserve"> %；该费用包括施工内容所需的机械费、工具费、人工费、材料费、吊装费、措施费、安装费、材料多次转运费、保险费、安全文明施工措施费、规费、风险费（人工涨价及政策性文件调整等风险，结算时单价均不调整）、2年质保、3%增值税税费、检测（配合送检）及验收费、项目资料费等全部费用</w:t>
      </w:r>
      <w:r>
        <w:rPr>
          <w:rFonts w:hint="eastAsia" w:ascii="方正仿宋_GBK" w:hAnsi="方正仿宋_GBK" w:eastAsia="方正仿宋_GBK" w:cs="方正仿宋_GBK"/>
          <w:sz w:val="28"/>
          <w:u w:val="single"/>
          <w:lang w:val="en-US" w:eastAsia="zh-CN"/>
        </w:rPr>
        <w:t>等涉及完成本项目的一切费用</w:t>
      </w:r>
      <w:r>
        <w:rPr>
          <w:rFonts w:hint="eastAsia" w:ascii="方正仿宋_GBK" w:hAnsi="方正仿宋_GBK" w:eastAsia="方正仿宋_GBK" w:cs="方正仿宋_GBK"/>
          <w:sz w:val="28"/>
          <w:lang w:eastAsia="zh-CN"/>
        </w:rPr>
        <w:t>。</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进度款及农民工工资支付：每月支付完成工程量产值的70%，成交人于当月25日报量，甲方次月完成支付。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过程中的工程量仅作为进度款的支付依据，最终完成工程量以实际办理结算为准；</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（2）结算后支付至结算金额的97%。</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（3）剩余3%在质保期（两年期）满无质量问题后一次性无息支付（竣工验收之日起算）。</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single"/>
          <w:lang w:val="en-US" w:eastAsia="zh-CN" w:bidi="ar-SA"/>
        </w:rPr>
        <w:t xml:space="preserve"> 3  %</w:t>
      </w:r>
      <w:r>
        <w:rPr>
          <w:rFonts w:hint="default" w:ascii="方正仿宋_GBK" w:hAnsi="方正仿宋_GBK" w:eastAsia="方正仿宋_GBK" w:cs="方正仿宋_GBK"/>
          <w:b w:val="0"/>
          <w:bCs w:val="0"/>
          <w:kern w:val="2"/>
          <w:sz w:val="28"/>
          <w:szCs w:val="24"/>
          <w:lang w:val="en-US" w:eastAsia="zh-CN" w:bidi="ar-SA"/>
        </w:rPr>
        <w:t>的增值税专用发票。</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对</w:t>
      </w:r>
      <w:r>
        <w:rPr>
          <w:rFonts w:hint="eastAsia" w:ascii="方正仿宋_GBK" w:hAnsi="方正仿宋_GBK" w:eastAsia="方正仿宋_GBK" w:cs="方正仿宋_GBK"/>
          <w:b w:val="0"/>
          <w:bCs w:val="0"/>
          <w:kern w:val="2"/>
          <w:sz w:val="28"/>
          <w:szCs w:val="24"/>
          <w:lang w:val="en-US" w:eastAsia="zh-CN" w:bidi="ar-SA"/>
        </w:rPr>
        <w:t>乙方</w:t>
      </w:r>
      <w:r>
        <w:rPr>
          <w:rFonts w:hint="default" w:ascii="方正仿宋_GBK" w:hAnsi="方正仿宋_GBK" w:eastAsia="方正仿宋_GBK" w:cs="方正仿宋_GBK"/>
          <w:b w:val="0"/>
          <w:bCs w:val="0"/>
          <w:kern w:val="2"/>
          <w:sz w:val="28"/>
          <w:szCs w:val="24"/>
          <w:lang w:val="en-US" w:eastAsia="zh-CN" w:bidi="ar-SA"/>
        </w:rPr>
        <w:t>实施</w:t>
      </w:r>
      <w:r>
        <w:rPr>
          <w:rFonts w:hint="eastAsia" w:ascii="方正仿宋_GBK" w:hAnsi="方正仿宋_GBK" w:eastAsia="方正仿宋_GBK" w:cs="方正仿宋_GBK"/>
          <w:b w:val="0"/>
          <w:bCs w:val="0"/>
          <w:kern w:val="2"/>
          <w:sz w:val="28"/>
          <w:szCs w:val="24"/>
          <w:lang w:val="en-US" w:eastAsia="zh-CN" w:bidi="ar-SA"/>
        </w:rPr>
        <w:t>处违约金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default" w:ascii="方正仿宋_GBK" w:hAnsi="方正仿宋_GBK" w:eastAsia="方正仿宋_GBK" w:cs="方正仿宋_GBK"/>
          <w:b w:val="0"/>
          <w:bCs w:val="0"/>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single"/>
          <w:lang w:val="en-US" w:eastAsia="zh-CN"/>
        </w:rPr>
        <w:t xml:space="preserve">币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sz w:val="28"/>
          <w:u w:val="single"/>
          <w:lang w:val="en-US" w:eastAsia="zh-CN"/>
        </w:rPr>
        <w:t>30 日</w:t>
      </w:r>
      <w:r>
        <w:rPr>
          <w:rFonts w:hint="eastAsia" w:ascii="方正仿宋_GBK" w:hAnsi="方正仿宋_GBK" w:eastAsia="方正仿宋_GBK" w:cs="方正仿宋_GBK"/>
          <w:sz w:val="28"/>
          <w:u w:val="single"/>
          <w:lang w:eastAsia="zh-CN"/>
        </w:rPr>
        <w:t>历天。收到成交通知书第5日起算（如遇春节顺延15日历天），</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工程质量按设计和施工规范、建设单位方规定要求合格率100%；</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500-1000.00元的违约金，最高视情况确定但不超过合同金额）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，乙方无条件自费返修达到合同约定质量要求，并承担相应质量责任和由此造成的甲方损失。或由甲方另行找人整改，由乙方承担整改费用；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pPr>
        <w:pStyle w:val="9"/>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4.项目所需的施工机具由乙方自行提供。</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w:t>
      </w:r>
      <w:r>
        <w:rPr>
          <w:rFonts w:hint="eastAsia" w:ascii="方正仿宋_GBK" w:hAnsi="方正仿宋_GBK" w:eastAsia="方正仿宋_GBK" w:cs="方正仿宋_GBK"/>
          <w:sz w:val="28"/>
          <w:lang w:val="en-US" w:eastAsia="zh-CN"/>
        </w:rPr>
        <w:t>五</w:t>
      </w:r>
      <w:r>
        <w:rPr>
          <w:rFonts w:hint="eastAsia" w:ascii="方正仿宋_GBK" w:hAnsi="方正仿宋_GBK" w:eastAsia="方正仿宋_GBK" w:cs="方正仿宋_GBK"/>
          <w:sz w:val="28"/>
          <w:lang w:eastAsia="zh-CN"/>
        </w:rPr>
        <w:t>个工作日内组织验收；</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安全事故、现场脏乱造成的损失及各项</w:t>
      </w:r>
      <w:r>
        <w:rPr>
          <w:rFonts w:hint="eastAsia" w:ascii="方正仿宋_GBK" w:hAnsi="方正仿宋_GBK" w:eastAsia="方正仿宋_GBK" w:cs="方正仿宋_GBK"/>
          <w:sz w:val="28"/>
          <w:lang w:val="en-US" w:eastAsia="zh-CN"/>
        </w:rPr>
        <w:t>违约金（处以500及以上的违约金）</w:t>
      </w:r>
      <w:r>
        <w:rPr>
          <w:rFonts w:hint="eastAsia" w:ascii="方正仿宋_GBK" w:hAnsi="方正仿宋_GBK" w:eastAsia="方正仿宋_GBK" w:cs="方正仿宋_GBK"/>
          <w:sz w:val="28"/>
        </w:rPr>
        <w:t>；</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乙方要及时派驻合格的工地代表，不得擅自更换，施工期间如须更换代表，更换前，应提前通知甲方，并保证更换的代表是具有相应资质的；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乙方自行协调和排除施工的一切障碍，并承担费用；主动配合本项目其他有关的劳务（专业）分包单位的工作。</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rPr>
        <w:t>；</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lang w:eastAsia="zh-CN"/>
        </w:rPr>
        <w:t>做好现场施工记录，</w:t>
      </w:r>
      <w:r>
        <w:rPr>
          <w:rFonts w:hint="eastAsia" w:ascii="方正仿宋_GBK" w:hAnsi="方正仿宋_GBK" w:eastAsia="方正仿宋_GBK" w:cs="方正仿宋_GBK"/>
          <w:sz w:val="28"/>
        </w:rPr>
        <w:t>按时提交有关报表、完整的原始技术资料，配合甲方办理交工验收。</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若乙方不能按时完成相应施工内容，甲方有权组织其他人员施工，费用从本合同劳务费中扣除。</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自动终止合同，甲方有权没收乙方缴纳的履约保证金并赔偿甲方一切经济损失，乙方无条件在3天之内退场，按照乙方已完成合格工程量的70%结算。因继续完成工程的需要，甲方有权使用乙方在施工现场的材料、设备等，甲方继续使用的行为不免除或减轻乙方应承担的违约责任。</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挪用不能够按时支付民工工资、材料和设备等费用，并造成停工、上访等事件的发生，甲方有权解除本合同，另行委托他人进行承包。乙方必须在3天内做好场地移交工作。先退场后再按照乙方已完成合格工程量的70%结算。</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已完工工程未交付甲方之前，承担已完工程的保护工作及期间的全部风险。</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业主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w:t>
      </w:r>
      <w:r>
        <w:rPr>
          <w:rFonts w:hint="eastAsia" w:ascii="方正仿宋_GBK" w:hAnsi="方正仿宋_GBK" w:eastAsia="方正仿宋_GBK" w:cs="方正仿宋_GBK"/>
          <w:color w:val="auto"/>
          <w:sz w:val="28"/>
          <w:lang w:val="en-US" w:eastAsia="zh-CN"/>
        </w:rPr>
        <w:t>用。签订合同后必须无条件购买建设工程意外伤害保险，意外伤害身故和残疾保额费用不低于50万元、意外伤害医疗不低于5万元。</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应当主动接受甲方的安全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w:t>
      </w:r>
      <w:r>
        <w:rPr>
          <w:rFonts w:hint="eastAsia" w:ascii="方正仿宋_GBK" w:hAnsi="方正仿宋_GBK" w:eastAsia="方正仿宋_GBK" w:cs="方正仿宋_GBK"/>
          <w:sz w:val="28"/>
          <w:szCs w:val="28"/>
          <w:lang w:eastAsia="zh-CN"/>
        </w:rPr>
        <w:t>及建设单位</w:t>
      </w:r>
      <w:r>
        <w:rPr>
          <w:rFonts w:hint="eastAsia" w:ascii="方正仿宋_GBK" w:hAnsi="方正仿宋_GBK" w:eastAsia="方正仿宋_GBK" w:cs="方正仿宋_GBK"/>
          <w:sz w:val="28"/>
          <w:szCs w:val="28"/>
        </w:rPr>
        <w:t>责令停工或处罚，所造成的损失由乙方全部承担</w:t>
      </w:r>
      <w:r>
        <w:rPr>
          <w:rFonts w:hint="eastAsia" w:ascii="方正仿宋_GBK" w:hAnsi="方正仿宋_GBK" w:eastAsia="方正仿宋_GBK" w:cs="方正仿宋_GBK"/>
          <w:sz w:val="28"/>
          <w:szCs w:val="28"/>
          <w:lang w:eastAsia="zh-CN"/>
        </w:rPr>
        <w:t>，且按情节严重情况</w:t>
      </w:r>
      <w:r>
        <w:rPr>
          <w:rFonts w:hint="eastAsia" w:ascii="方正仿宋_GBK" w:hAnsi="方正仿宋_GBK" w:eastAsia="方正仿宋_GBK" w:cs="方正仿宋_GBK"/>
          <w:color w:val="000000"/>
          <w:sz w:val="28"/>
          <w:szCs w:val="28"/>
          <w:lang w:val="en-US" w:eastAsia="zh-CN"/>
        </w:rPr>
        <w:t>甲方有权按其规定对乙方违规行为进行最低1000元/次的违约经济处罚</w:t>
      </w:r>
      <w:r>
        <w:rPr>
          <w:rFonts w:hint="eastAsia" w:ascii="方正仿宋_GBK" w:hAnsi="方正仿宋_GBK" w:eastAsia="方正仿宋_GBK" w:cs="方正仿宋_GBK"/>
          <w:sz w:val="28"/>
          <w:szCs w:val="28"/>
        </w:rPr>
        <w:t>。</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lang w:eastAsia="zh-CN"/>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乙方承诺遵守政府、甲方及业主单位的文明施工管理规定，如有违反甲方有权按其规定对乙方违规行为进行100~1000元/次的违约处理</w:t>
      </w:r>
      <w:r>
        <w:rPr>
          <w:rFonts w:hint="eastAsia" w:ascii="方正仿宋_GBK" w:hAnsi="方正仿宋_GBK" w:eastAsia="方正仿宋_GBK" w:cs="方正仿宋_GBK"/>
          <w:color w:val="000000"/>
          <w:sz w:val="28"/>
          <w:szCs w:val="28"/>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乙方有下列情形的，甲方有权解除合同：</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第十一条、违约责任</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垫江县迎春河保合寺传统风貌改造项目EPC（书院桥、迎阳桥、迎春桥）劳务分包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pPr>
        <w:pStyle w:val="2"/>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pPr>
        <w:pStyle w:val="2"/>
        <w:rPr>
          <w:rFonts w:hint="default"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6"/>
        <w:tblW w:w="99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1090"/>
        <w:gridCol w:w="3780"/>
        <w:gridCol w:w="700"/>
        <w:gridCol w:w="1200"/>
        <w:gridCol w:w="850"/>
        <w:gridCol w:w="733"/>
        <w:gridCol w:w="9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7" w:hRule="atLeast"/>
        </w:trPr>
        <w:tc>
          <w:tcPr>
            <w:tcW w:w="717"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09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p>
        </w:tc>
        <w:tc>
          <w:tcPr>
            <w:tcW w:w="70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158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金额（元）</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 w:hAnsi="??" w:eastAsia="??" w:cs="??"/>
                <w:i w:val="0"/>
                <w:iCs w:val="0"/>
                <w:color w:val="000000"/>
                <w:sz w:val="22"/>
                <w:szCs w:val="22"/>
                <w:u w:val="none"/>
              </w:rPr>
            </w:pPr>
            <w:r>
              <w:rPr>
                <w:rFonts w:hint="default" w:ascii="??" w:hAnsi="??" w:eastAsia="??" w: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52" w:hRule="atLeast"/>
        </w:trPr>
        <w:tc>
          <w:tcPr>
            <w:tcW w:w="717"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109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全费用综合单价</w:t>
            </w: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合价</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 w:hAnsi="??" w:eastAsia="??" w: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2"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4870" w:type="dxa"/>
            <w:gridSpan w:val="2"/>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书院桥、迎阳桥、迎春桥</w:t>
            </w:r>
          </w:p>
        </w:tc>
        <w:tc>
          <w:tcPr>
            <w:tcW w:w="700" w:type="dxa"/>
            <w:tcBorders>
              <w:top w:val="nil"/>
              <w:left w:val="single" w:color="000000" w:sz="4" w:space="0"/>
              <w:bottom w:val="single" w:color="000000" w:sz="4" w:space="0"/>
              <w:right w:val="single" w:color="000000" w:sz="4" w:space="0"/>
            </w:tcBorders>
            <w:shd w:val="clear" w:color="FFFFFF" w:fill="FFFFFF"/>
            <w:vAlign w:val="center"/>
          </w:tcPr>
          <w:p>
            <w:pPr>
              <w:rPr>
                <w:rFonts w:hint="eastAsia" w:ascii="宋体" w:hAnsi="宋体" w:eastAsia="宋体" w:cs="宋体"/>
                <w:i w:val="0"/>
                <w:iCs w:val="0"/>
                <w:color w:val="000000"/>
                <w:sz w:val="18"/>
                <w:szCs w:val="18"/>
                <w:u w:val="none"/>
              </w:rPr>
            </w:pPr>
          </w:p>
        </w:tc>
        <w:tc>
          <w:tcPr>
            <w:tcW w:w="1200" w:type="dxa"/>
            <w:tcBorders>
              <w:top w:val="nil"/>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850" w:type="dxa"/>
            <w:tcBorders>
              <w:top w:val="nil"/>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733" w:type="dxa"/>
            <w:tcBorders>
              <w:top w:val="nil"/>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907" w:type="dxa"/>
            <w:tcBorders>
              <w:top w:val="nil"/>
              <w:left w:val="single" w:color="000000" w:sz="4" w:space="0"/>
              <w:bottom w:val="single" w:color="000000" w:sz="4" w:space="0"/>
              <w:right w:val="single" w:color="000000" w:sz="4" w:space="0"/>
            </w:tcBorders>
            <w:shd w:val="clear" w:color="auto" w:fill="FFFFFF"/>
            <w:vAlign w:val="center"/>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44"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90" w:type="dxa"/>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基础土石方挖运</w:t>
            </w:r>
          </w:p>
        </w:tc>
        <w:tc>
          <w:tcPr>
            <w:tcW w:w="3780" w:type="dxa"/>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1.土石类别:土、石、淤泥等综合考虑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2.开挖深度:综合考虑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3.场内及外运运距：综合考虑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4.开挖方式：综合考虑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5.其他：渣土密闭运输，渣场自理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1.排水、降水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2.土石方开挖、运输、弃置</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200" w:type="dxa"/>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850" w:type="dxa"/>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nil"/>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nil"/>
              <w:left w:val="single" w:color="000000" w:sz="4" w:space="0"/>
              <w:bottom w:val="single" w:color="000000" w:sz="4" w:space="0"/>
              <w:right w:val="single" w:color="000000" w:sz="4" w:space="0"/>
            </w:tcBorders>
            <w:shd w:val="clear" w:color="auto" w:fill="FFFFFF"/>
            <w:vAlign w:val="center"/>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5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板梁等混凝土结构</w:t>
            </w:r>
          </w:p>
        </w:tc>
        <w:tc>
          <w:tcPr>
            <w:tcW w:w="378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1.部位:桥板、桥梁等混凝土结构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2.结构形式:拱形桥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3.混凝土强度等级:C30商品混凝土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4.人工挖孔桩桩头处理满足设计及规范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5.其他：满足设计及规范要求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1.模板制作、安装、拆除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2.混凝土拌和、运输、浇筑、养护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3.土石方开挖、运输、弃置</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36.51</w:t>
            </w: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商品混凝土、水电甲供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3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板梁钢筋</w:t>
            </w:r>
          </w:p>
        </w:tc>
        <w:tc>
          <w:tcPr>
            <w:tcW w:w="378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1.钢筋种类:HRB400E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2.钢筋规格:Ф6-18综合考虑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3.钢筋接头：综合考虑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1.制作、运输、安装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2.钢筋接头搭接</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6.015</w:t>
            </w: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钢筋、水电甲供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90"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桥涵支架</w:t>
            </w:r>
          </w:p>
        </w:tc>
        <w:tc>
          <w:tcPr>
            <w:tcW w:w="3780"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1.部位:桥板、桥梁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2.结构形式:拱形桥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3.支撑架:3座桥体的所有满堂钢管支撑架体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4.其他：支撑架支撑基础浇筑，满足设计及规范要求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1.支架地基处理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2.支架的搭设、使用及拆除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3.支架预压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4.混凝土拌和、运输、浇筑、养护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5.材料场内外运输</w:t>
            </w:r>
          </w:p>
        </w:tc>
        <w:tc>
          <w:tcPr>
            <w:tcW w:w="700"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1200"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nil"/>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水泥、砂石、水电甲供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trPr>
        <w:tc>
          <w:tcPr>
            <w:tcW w:w="8337"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计</w:t>
            </w: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 w:hAnsi="??" w:eastAsia="??" w:cs="??"/>
                <w:i w:val="0"/>
                <w:iCs w:val="0"/>
                <w:color w:val="000000"/>
                <w:sz w:val="18"/>
                <w:szCs w:val="18"/>
                <w:u w:val="none"/>
              </w:rPr>
            </w:pPr>
          </w:p>
        </w:tc>
      </w:tr>
    </w:tbl>
    <w:p>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sectPr>
          <w:footerReference r:id="rId4" w:type="default"/>
          <w:pgSz w:w="11906" w:h="16838"/>
          <w:pgMar w:top="1417" w:right="1701" w:bottom="1417" w:left="1701"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w:t>
      </w:r>
      <w:r>
        <w:rPr>
          <w:rFonts w:hint="eastAsia" w:ascii="方正仿宋_GBK" w:hAnsi="方正仿宋_GBK" w:eastAsia="方正仿宋_GBK" w:cs="方正仿宋_GBK"/>
          <w:sz w:val="28"/>
          <w:szCs w:val="28"/>
          <w:u w:val="single"/>
          <w:lang w:val="en-US" w:eastAsia="zh-CN"/>
        </w:rPr>
        <w:t xml:space="preserve"> </w:t>
      </w:r>
    </w:p>
    <w:p>
      <w:pPr>
        <w:pStyle w:val="9"/>
        <w:rPr>
          <w:rFonts w:hint="eastAsia" w:ascii="方正仿宋_GBK" w:hAnsi="方正仿宋_GBK" w:eastAsia="方正仿宋_GBK" w:cs="方正仿宋_GBK"/>
          <w:sz w:val="28"/>
          <w:szCs w:val="28"/>
          <w:lang w:val="en-US"/>
        </w:rPr>
      </w:pP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8+2hAaAgAAIQQAAA4AAABkcnMvZTJvRG9jLnhtbK1TzY7TMBC+I/EO&#10;lu80aVFX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5vW0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rz7aEBoCAAAhBAAADgAA&#10;AAAAAAABACAAAAAfAQAAZHJzL2Uyb0RvYy54bWxQSwUGAAAAAAYABgBZAQAAq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50252303"/>
    <w:multiLevelType w:val="singleLevel"/>
    <w:tmpl w:val="50252303"/>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22120A"/>
    <w:rsid w:val="069B7C33"/>
    <w:rsid w:val="081C66FB"/>
    <w:rsid w:val="08E126C7"/>
    <w:rsid w:val="09593921"/>
    <w:rsid w:val="095D4C2A"/>
    <w:rsid w:val="0A0C1B41"/>
    <w:rsid w:val="0B7A6C79"/>
    <w:rsid w:val="0EB10E3E"/>
    <w:rsid w:val="0F2B4BEA"/>
    <w:rsid w:val="0F884EA8"/>
    <w:rsid w:val="10022A8D"/>
    <w:rsid w:val="10D40F96"/>
    <w:rsid w:val="139A4A3E"/>
    <w:rsid w:val="147E344A"/>
    <w:rsid w:val="14867D73"/>
    <w:rsid w:val="15931E77"/>
    <w:rsid w:val="170029BC"/>
    <w:rsid w:val="1B0A4CD8"/>
    <w:rsid w:val="1B10162F"/>
    <w:rsid w:val="1B38339A"/>
    <w:rsid w:val="1E325AE7"/>
    <w:rsid w:val="1E545551"/>
    <w:rsid w:val="1EC63BAC"/>
    <w:rsid w:val="1F8E4D1A"/>
    <w:rsid w:val="216C24A0"/>
    <w:rsid w:val="21A9698C"/>
    <w:rsid w:val="23425081"/>
    <w:rsid w:val="239145F3"/>
    <w:rsid w:val="24541F5B"/>
    <w:rsid w:val="24BC729A"/>
    <w:rsid w:val="25680878"/>
    <w:rsid w:val="25754F44"/>
    <w:rsid w:val="25B97C9E"/>
    <w:rsid w:val="25BA07B8"/>
    <w:rsid w:val="284B42FB"/>
    <w:rsid w:val="29782945"/>
    <w:rsid w:val="2A9057BC"/>
    <w:rsid w:val="2EDF4484"/>
    <w:rsid w:val="30CF389F"/>
    <w:rsid w:val="327036FA"/>
    <w:rsid w:val="35E70C9B"/>
    <w:rsid w:val="361D1F49"/>
    <w:rsid w:val="37775AB1"/>
    <w:rsid w:val="3B605DEA"/>
    <w:rsid w:val="408F37BF"/>
    <w:rsid w:val="418211F7"/>
    <w:rsid w:val="41EB12BF"/>
    <w:rsid w:val="42A670FC"/>
    <w:rsid w:val="43814974"/>
    <w:rsid w:val="43F839EB"/>
    <w:rsid w:val="4893519B"/>
    <w:rsid w:val="4AEF6381"/>
    <w:rsid w:val="4C0F3152"/>
    <w:rsid w:val="4EFF55B4"/>
    <w:rsid w:val="50BA2728"/>
    <w:rsid w:val="50D30A0F"/>
    <w:rsid w:val="51C71517"/>
    <w:rsid w:val="526C0F03"/>
    <w:rsid w:val="53E10B9E"/>
    <w:rsid w:val="54020A30"/>
    <w:rsid w:val="56111506"/>
    <w:rsid w:val="58B72364"/>
    <w:rsid w:val="5AB63BD0"/>
    <w:rsid w:val="5ABD70FE"/>
    <w:rsid w:val="5B5C6BD3"/>
    <w:rsid w:val="5B7C6F3E"/>
    <w:rsid w:val="5E7F4E01"/>
    <w:rsid w:val="5F7E2339"/>
    <w:rsid w:val="62E56991"/>
    <w:rsid w:val="6380051D"/>
    <w:rsid w:val="64352417"/>
    <w:rsid w:val="6534707C"/>
    <w:rsid w:val="68B26892"/>
    <w:rsid w:val="69B52981"/>
    <w:rsid w:val="6B514382"/>
    <w:rsid w:val="6B7B7F17"/>
    <w:rsid w:val="6BFF729D"/>
    <w:rsid w:val="6D0800EB"/>
    <w:rsid w:val="6FF0313F"/>
    <w:rsid w:val="7035153E"/>
    <w:rsid w:val="72BA36FE"/>
    <w:rsid w:val="740357A1"/>
    <w:rsid w:val="74794E80"/>
    <w:rsid w:val="765B2E6D"/>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6328</Words>
  <Characters>6455</Characters>
  <Lines>191</Lines>
  <Paragraphs>108</Paragraphs>
  <TotalTime>0</TotalTime>
  <ScaleCrop>false</ScaleCrop>
  <LinksUpToDate>false</LinksUpToDate>
  <CharactersWithSpaces>6829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Administrator</cp:lastModifiedBy>
  <cp:lastPrinted>2022-04-01T01:11:00Z</cp:lastPrinted>
  <dcterms:modified xsi:type="dcterms:W3CDTF">2025-03-10T03:11:59Z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2052-11.1.0.9021</vt:lpwstr>
  </property>
  <property fmtid="{D5CDD505-2E9C-101B-9397-08002B2CF9AE}" pid="4" name="KSOTemplateDocerSaveRecord">
    <vt:lpwstr>eyJoZGlkIjoiNTVkZTIyYTQ0ZDUzMGU3MjA1N2FmYmNkYmM4YThkZDQiLCJ1c2VySWQiOiIyNjQwMDM1OTQifQ==</vt:lpwstr>
  </property>
</Properties>
</file>