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垫江县迎春河保合寺传统风貌更新EPC项目栏杆专业分包合同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垫江县迎春河保合寺传统风貌更新EPC项目栏杆专业分包合同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垫江县迎春河保合寺传统风貌更新EPC项目栏杆专业分包。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详见施工图、清单、《垫江县迎春河保合寺传统风貌更新EPC项目栏杆专业分包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本项目实施安装时存在多次进出场，需根据现场实际场地情况进行入场施工。具体工作内容详见施工图及工程量清单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组价清单的分部分项综合合价作为新增变更部分的结算全费用合价）下浮进行结算，下浮率以成交价与最高限价的下浮率同比例下浮，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56D5A0B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）进度款每月支付一次，支付已完工程量价款的70%。</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（4）剩余结算价款的3%作为质保金，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总45</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。本项目因现场施工场地原存在多次进出场，施工工期计算总工期。</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《垫江县迎春河保合寺传统风貌更新EPC项目栏杆专业分包竞争性比选公告》；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乙方对《垫江县迎春河保合寺传统风貌更新EPC项目栏杆专业分包竞争性比选公告》的响应文件。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垫江县迎春河保合寺传统风貌更新EPC项目栏杆专业分包</w:t>
      </w:r>
      <w:bookmarkStart w:id="0" w:name="_GoBack"/>
      <w:bookmarkEnd w:id="0"/>
      <w:r>
        <w:rPr>
          <w:rFonts w:hint="eastAsia" w:ascii="方正仿宋_GBK" w:hAnsi="方正仿宋_GBK" w:eastAsia="方正仿宋_GBK" w:cs="方正仿宋_GBK"/>
          <w:sz w:val="28"/>
          <w:szCs w:val="28"/>
          <w:u w:val="single"/>
          <w:lang w:val="en-US" w:eastAsia="zh-CN"/>
        </w:rPr>
        <w:t xml:space="preserve">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86E578D"/>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9943</Words>
  <Characters>10448</Characters>
  <Lines>191</Lines>
  <Paragraphs>108</Paragraphs>
  <TotalTime>0</TotalTime>
  <ScaleCrop>false</ScaleCrop>
  <LinksUpToDate>false</LinksUpToDate>
  <CharactersWithSpaces>11133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2025-05-15T03:34:31Z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2052-12.1.0.20784</vt:lpwstr>
  </property>
  <property fmtid="{D5CDD505-2E9C-101B-9397-08002B2CF9AE}" pid="4" name="KSOTemplateDocerSaveRecord">
    <vt:lpwstr>eyJoZGlkIjoiNTVkZTIyYTQ0ZDUzMGU3MjA1N2FmYmNkYmM4YThkZDQiLCJ1c2VySWQiOiIyNjQwMDM1OTQifQ==</vt:lpwstr>
  </property>
</Properties>
</file>