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垫江县迎春河保合寺传统风貌更新EPC项目（酒店、西城门、保合塔新增夹层结构及加固工程）分包合同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垫江县迎春河保合寺传统风貌更新EPC项目（酒店、西城门、保合塔新增夹层结构及加固工程）分包合同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垫江县迎春河保合寺传统风貌更新EPC项目（酒店、西城门、保合塔新增夹层结构及加固工程）分包。</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垫江县。</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详见施工图、清单、《垫江县迎春河保合寺传统风貌更新EPC项目（酒店、西城门、保合塔新增</w:t>
      </w:r>
      <w:bookmarkStart w:id="0" w:name="_GoBack"/>
      <w:bookmarkEnd w:id="0"/>
      <w:r>
        <w:rPr>
          <w:rFonts w:hint="eastAsia" w:ascii="方正仿宋_GBK" w:hAnsi="方正仿宋_GBK" w:eastAsia="方正仿宋_GBK" w:cs="方正仿宋_GBK"/>
          <w:sz w:val="28"/>
          <w:u w:val="single"/>
          <w:lang w:eastAsia="zh-CN"/>
        </w:rPr>
        <w:t>夹层结构及加固工程）分包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297B909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具体工作内容详见施工图及清单，除商品混凝土为甲供外其他主材辅材均为乙方提供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机械费、措施费、多次转运费、多次进出场费、安全文明施工措施费、规费、风险费（人工涨价及政策性文件调整等风险，结算时单价均不调整）、2年质保、9%增值税税费、检测（包含一般检测及特殊检测，提供相应检测报告）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成交单价×实际合格工程量+变更（签证）部分价款</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组价后的总价（措施费不计算）下浮15%来进行结算，人材机按成交当月重庆信息价执行，信息价中没有的材料价双方认质认价共同确定。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30</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《垫江县迎春河保合寺传统风貌更新EPC项目（酒店、西城门、保合塔新增夹层结构及加固工程）分包竞争性比选公告》；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乙方对《垫江县迎春河保合寺传统风貌更新EPC项目（酒店、西城门、保合塔新增夹层结构及加固工程）分包竞争性比选公告》的响应文件。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2"/>
        <w:rPr>
          <w:rFonts w:hint="eastAsia"/>
          <w:lang w:val="en-US" w:eastAsia="zh-CN"/>
        </w:r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垫江县迎春河保合寺传统风貌更新EPC项目（酒店、西城门、保合塔新增夹层结构及加固工程）分包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C66FB"/>
    <w:rsid w:val="081F5E95"/>
    <w:rsid w:val="095D4C2A"/>
    <w:rsid w:val="09765430"/>
    <w:rsid w:val="0B7A6C79"/>
    <w:rsid w:val="0CE75590"/>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2E56991"/>
    <w:rsid w:val="6380051D"/>
    <w:rsid w:val="66EA7C12"/>
    <w:rsid w:val="67EB35AF"/>
    <w:rsid w:val="68B26892"/>
    <w:rsid w:val="69AD2BFB"/>
    <w:rsid w:val="6E4C532A"/>
    <w:rsid w:val="6F8F75EC"/>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9943</Words>
  <Characters>10448</Characters>
  <Lines>191</Lines>
  <Paragraphs>108</Paragraphs>
  <TotalTime>0</TotalTime>
  <ScaleCrop>false</ScaleCrop>
  <LinksUpToDate>false</LinksUpToDate>
  <CharactersWithSpaces>11133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2025-12-11T01:17:03Z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EE2A960715AA44A3BD238796354D0986_13</vt:lpwstr>
  </property>
  <property fmtid="{D5CDD505-2E9C-101B-9397-08002B2CF9AE}" pid="3" name="KSOProductBuildVer">
    <vt:lpwstr>2052-12.1.0.24034</vt:lpwstr>
  </property>
  <property fmtid="{D5CDD505-2E9C-101B-9397-08002B2CF9AE}" pid="4" name="KSOTemplateDocerSaveRecord">
    <vt:lpwstr>eyJoZGlkIjoiNTVkZTIyYTQ0ZDUzMGU3MjA1N2FmYmNkYmM4YThkZDQiLCJ1c2VySWQiOiIyNjQwMDM1OTQifQ==</vt:lpwstr>
  </property>
</Properties>
</file>