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〔2025〕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11"/>
        <w:jc w:val="center"/>
        <w:rPr>
          <w:rFonts w:hint="eastAsia" w:ascii="方正小标宋_GBK" w:hAnsi="方正小标宋_GBK" w:eastAsia="方正小标宋_GBK" w:cs="方正小标宋_GBK"/>
          <w:b w:val="0"/>
          <w:bCs w:val="0"/>
          <w:sz w:val="36"/>
          <w:szCs w:val="36"/>
          <w:lang w:val="en-US" w:eastAsia="zh-CN"/>
        </w:rPr>
      </w:pPr>
    </w:p>
    <w:p w14:paraId="72B0160C">
      <w:pPr>
        <w:pStyle w:val="11"/>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垫江县迎春河保合寺传统风貌更新EPC项目商业部分户外LED显示屏采购及安装合同</w:t>
      </w:r>
    </w:p>
    <w:p w14:paraId="2E699126">
      <w:pPr>
        <w:pStyle w:val="11"/>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11"/>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lang w:eastAsia="zh-CN"/>
        </w:rPr>
        <w:t>垫江县迎春河保合寺传统风貌更新EPC项目商业部分户外</w:t>
      </w:r>
      <w:r>
        <w:rPr>
          <w:rFonts w:hint="eastAsia" w:ascii="方正仿宋_GBK" w:hAnsi="方正仿宋_GBK" w:eastAsia="方正仿宋_GBK" w:cs="方正仿宋_GBK"/>
          <w:b/>
          <w:bCs/>
          <w:sz w:val="36"/>
          <w:lang w:val="en-US" w:eastAsia="zh-CN"/>
        </w:rPr>
        <w:t>LED显示屏采购及安装</w:t>
      </w:r>
      <w:r>
        <w:rPr>
          <w:rFonts w:hint="eastAsia" w:ascii="方正仿宋_GBK" w:hAnsi="方正仿宋_GBK" w:eastAsia="方正仿宋_GBK" w:cs="方正仿宋_GBK"/>
          <w:b/>
          <w:bCs/>
          <w:sz w:val="36"/>
        </w:rPr>
        <w:t>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垫江县迎春河保合寺传统风貌更新EPC项目商业部分户外LED显示屏采购及安装 。</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垫江县原教委办公楼 。</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w:t>
      </w:r>
      <w:r>
        <w:rPr>
          <w:rFonts w:hint="eastAsia" w:ascii="方正仿宋_GBK" w:hAnsi="方正仿宋_GBK" w:eastAsia="方正仿宋_GBK" w:cs="方正仿宋_GBK"/>
          <w:sz w:val="28"/>
          <w:u w:val="single"/>
          <w:lang w:val="en-US" w:eastAsia="zh-CN"/>
        </w:rPr>
        <w:t>垫江县迎春河保合寺传统风貌更新EPC项目商业部分户外LED显示屏采购及安装竞争性比选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46C2647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户外LED显示屏净屏尺寸约：11.2m*6.8m，显示面积约68.10㎡，边框宽度0.4m，具体详见工程量清单；</w:t>
      </w:r>
    </w:p>
    <w:p w14:paraId="484F86B4">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完成户外LED显示屏的采购、安装、调试。包括LED显示屏、控制系统、屏框架、空调、配电箱、布线、脚手架搭设、接入</w:t>
      </w:r>
      <w:bookmarkStart w:id="0" w:name="_GoBack"/>
      <w:bookmarkEnd w:id="0"/>
      <w:r>
        <w:rPr>
          <w:rFonts w:hint="eastAsia" w:ascii="方正仿宋_GBK" w:hAnsi="方正仿宋_GBK" w:eastAsia="方正仿宋_GBK" w:cs="方正仿宋_GBK"/>
          <w:sz w:val="28"/>
          <w:u w:val="single"/>
          <w:lang w:val="en-US" w:eastAsia="zh-CN"/>
        </w:rPr>
        <w:t>监控室等全部工作内容。</w:t>
      </w:r>
    </w:p>
    <w:p w14:paraId="15301EC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钢骨架安装包含原建筑外墙窗拆除、恢复（因拆除损坏部位），并运输至招标人指定地点堆放，安装位置参考效果图 。</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含完成所有施工内容所需的材料费、人工费、机械费、安全文明施工费、措施费、脚手架费、规费、调试费、验收费、风险费等除税金外的交钥匙工程的所有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3322F0F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（1）单价包干，工程量按实际完成的合格工程量结算。结算总价=</w:t>
      </w:r>
      <w:r>
        <w:rPr>
          <w:rFonts w:hint="eastAsia" w:ascii="方正仿宋_GBK" w:hAnsi="方正仿宋_GBK" w:eastAsia="方正仿宋_GBK" w:cs="方正仿宋_GBK"/>
          <w:sz w:val="28"/>
          <w:u w:val="single"/>
          <w:lang w:val="en-US" w:eastAsia="zh-CN"/>
        </w:rPr>
        <w:t>成交单价×实际合格工程量</w:t>
      </w:r>
      <w:r>
        <w:rPr>
          <w:rFonts w:hint="eastAsia" w:ascii="方正仿宋_GBK" w:hAnsi="方正仿宋_GBK" w:eastAsia="方正仿宋_GBK" w:cs="方正仿宋_GBK"/>
          <w:sz w:val="28"/>
          <w:lang w:eastAsia="zh-CN"/>
        </w:rPr>
        <w:t>。</w:t>
      </w:r>
    </w:p>
    <w:p w14:paraId="5B18D2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b w:val="0"/>
          <w:bCs w:val="0"/>
          <w:kern w:val="2"/>
          <w:sz w:val="28"/>
          <w:szCs w:val="24"/>
          <w:lang w:val="en-US" w:eastAsia="zh-CN" w:bidi="ar-SA"/>
        </w:rPr>
        <w:t>若施工过程中发生工程变更或合同外的新增工程，变更或新增的工程内容与采购工程量清单中的工程内容有相同或相似的，则按采购工程量清单中的成交单价的价格执行；若变更或新增的工程内容在采购工程量清单中无相同或相似项目的</w:t>
      </w:r>
      <w:r>
        <w:rPr>
          <w:rFonts w:hint="eastAsia" w:ascii="方正仿宋_GBK" w:hAnsi="方正仿宋_GBK" w:eastAsia="方正仿宋_GBK" w:cs="方正仿宋_GBK"/>
          <w:sz w:val="28"/>
          <w:u w:val="single"/>
          <w:lang w:val="en-US" w:eastAsia="zh-CN"/>
        </w:rPr>
        <w:t>，按相关的重庆2018计价定额</w:t>
      </w:r>
      <w:r>
        <w:rPr>
          <w:rFonts w:hint="eastAsia" w:ascii="方正仿宋_GBK" w:hAnsi="方正仿宋_GBK" w:eastAsia="方正仿宋_GBK" w:cs="方正仿宋_GBK"/>
          <w:b w:val="0"/>
          <w:bCs w:val="0"/>
          <w:kern w:val="2"/>
          <w:sz w:val="28"/>
          <w:szCs w:val="24"/>
          <w:lang w:val="en-US" w:eastAsia="zh-CN" w:bidi="ar-SA"/>
        </w:rPr>
        <w:t>进行</w:t>
      </w:r>
      <w:r>
        <w:rPr>
          <w:rFonts w:hint="eastAsia" w:ascii="方正仿宋_GBK" w:hAnsi="方正仿宋_GBK" w:eastAsia="方正仿宋_GBK" w:cs="方正仿宋_GBK"/>
          <w:sz w:val="28"/>
          <w:u w:val="single"/>
          <w:lang w:val="en-US" w:eastAsia="zh-CN"/>
        </w:rPr>
        <w:t>组价后的总价（措施费不计算）下浮15%来进行结算，人材机按成交当月重庆信息价执行，信息价中没有的材料价双方认质认价共同确定。</w:t>
      </w:r>
    </w:p>
    <w:p w14:paraId="5143EF3B">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w:t>
      </w:r>
      <w:r>
        <w:rPr>
          <w:rFonts w:hint="eastAsia" w:ascii="方正仿宋_GBK" w:hAnsi="方正仿宋_GBK" w:eastAsia="方正仿宋_GBK" w:cs="方正仿宋_GBK"/>
          <w:b w:val="0"/>
          <w:bCs w:val="0"/>
          <w:sz w:val="28"/>
          <w:u w:val="single"/>
          <w:lang w:val="en-US" w:eastAsia="zh-CN"/>
        </w:rPr>
        <w:t>乙方必须实事求是编制结算，严禁高估冒算。如结算审减率超过5%（审减金额与送审金额之比）的，甲方对乙方实施处违约金，违约金金额为审减率5%以外的审减额的30%，甲方可在支付工程款时直接扣除。</w:t>
      </w:r>
    </w:p>
    <w:p w14:paraId="49027D99">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2518C0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完工验收合格</w:t>
      </w:r>
      <w:r>
        <w:rPr>
          <w:rFonts w:hint="eastAsia" w:ascii="方正仿宋_GBK" w:hAnsi="方正仿宋_GBK" w:eastAsia="方正仿宋_GBK" w:cs="方正仿宋_GBK"/>
          <w:sz w:val="28"/>
          <w:u w:val="single"/>
          <w:lang w:val="en-US" w:eastAsia="zh-CN"/>
        </w:rPr>
        <w:t>并办理结算后</w:t>
      </w:r>
      <w:r>
        <w:rPr>
          <w:rFonts w:hint="eastAsia" w:ascii="方正仿宋_GBK" w:hAnsi="方正仿宋_GBK" w:eastAsia="方正仿宋_GBK" w:cs="方正仿宋_GBK"/>
          <w:sz w:val="28"/>
          <w:u w:val="single"/>
          <w:lang w:eastAsia="zh-CN"/>
        </w:rPr>
        <w:t>支付至结算金额的97%。</w:t>
      </w:r>
    </w:p>
    <w:p w14:paraId="21037218">
      <w:pPr>
        <w:pStyle w:val="11"/>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kern w:val="2"/>
          <w:sz w:val="28"/>
          <w:szCs w:val="22"/>
          <w:u w:val="single"/>
          <w:lang w:val="en-US" w:eastAsia="zh-CN" w:bidi="ar-SA"/>
        </w:rPr>
        <w:t>（2）剩余结算价款的3%作为质保金，</w:t>
      </w:r>
      <w:r>
        <w:rPr>
          <w:rFonts w:hint="eastAsia" w:ascii="方正仿宋_GBK" w:hAnsi="方正仿宋_GBK" w:eastAsia="方正仿宋_GBK" w:cs="方正仿宋_GBK"/>
          <w:b w:val="0"/>
          <w:bCs w:val="0"/>
          <w:sz w:val="28"/>
          <w:lang w:val="en-US" w:eastAsia="zh-CN"/>
        </w:rPr>
        <w:t>在质保期（两年期）满无质量问题后一次性无息支付（竣工验收之日起算）。质保期内因乙方责任导致的维修费用，甲方有权直接从质保金中扣除，不足部分由乙方补足。</w:t>
      </w:r>
    </w:p>
    <w:p w14:paraId="0589FA2F">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（3）支付款项时：①增值税专用发票：按实际开具的专票税金（以票据为准）由甲方等额支付，②普通发票：不再单独支付税金。</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1.2履约担保的形式：现金。</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D2273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15</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通知书第5日起算，</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none"/>
          <w:lang w:val="en-US" w:eastAsia="zh-CN"/>
        </w:rPr>
        <w:t>垫江县迎春河保合寺传统风貌更新EPC项目商业部分户外LED显示屏采购及安装</w:t>
      </w:r>
      <w:r>
        <w:rPr>
          <w:rFonts w:hint="eastAsia" w:ascii="方正仿宋_GBK" w:hAnsi="方正仿宋_GBK" w:eastAsia="方正仿宋_GBK" w:cs="方正仿宋_GBK"/>
          <w:sz w:val="28"/>
          <w:lang w:eastAsia="zh-CN"/>
        </w:rPr>
        <w:t>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w:t>
      </w:r>
      <w:r>
        <w:rPr>
          <w:rFonts w:hint="eastAsia" w:ascii="方正仿宋_GBK" w:hAnsi="方正仿宋_GBK" w:eastAsia="方正仿宋_GBK" w:cs="方正仿宋_GBK"/>
          <w:sz w:val="28"/>
          <w:u w:val="none"/>
          <w:lang w:val="en-US" w:eastAsia="zh-CN"/>
        </w:rPr>
        <w:t>垫江县迎春河保合寺传统风貌更新EPC项目商业部分户外LED显示屏采购及安装</w:t>
      </w:r>
      <w:r>
        <w:rPr>
          <w:rFonts w:hint="eastAsia" w:ascii="方正仿宋_GBK" w:hAnsi="方正仿宋_GBK" w:eastAsia="方正仿宋_GBK" w:cs="方正仿宋_GBK"/>
          <w:sz w:val="28"/>
          <w:lang w:eastAsia="zh-CN"/>
        </w:rPr>
        <w:t>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4"/>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D721342">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601BDB39">
      <w:pPr>
        <w:pStyle w:val="4"/>
        <w:rPr>
          <w:rFonts w:hint="eastAsia"/>
          <w:lang w:val="en-US" w:eastAsia="zh-CN"/>
        </w:rPr>
      </w:pPr>
      <w:r>
        <w:rPr>
          <w:rFonts w:hint="eastAsia" w:ascii="方正仿宋_GBK" w:hAnsi="方正仿宋_GBK" w:eastAsia="方正仿宋_GBK" w:cs="方正仿宋_GBK"/>
          <w:b/>
          <w:bCs/>
          <w:sz w:val="28"/>
          <w:szCs w:val="28"/>
          <w:lang w:val="en-US" w:eastAsia="zh-CN"/>
        </w:rPr>
        <w:t>附件1：工程量清单</w:t>
      </w: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12142D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w:t>
      </w:r>
      <w:r>
        <w:rPr>
          <w:rFonts w:hint="eastAsia" w:ascii="方正仿宋_GBK" w:hAnsi="方正仿宋_GBK" w:eastAsia="方正仿宋_GBK" w:cs="方正仿宋_GBK"/>
          <w:sz w:val="28"/>
          <w:u w:val="single"/>
          <w:lang w:val="en-US" w:eastAsia="zh-CN"/>
        </w:rPr>
        <w:t>垫江县迎春河保合寺传统风貌更新EPC项目商业部分户外LED显示屏采购及安装</w:t>
      </w:r>
      <w:r>
        <w:rPr>
          <w:rFonts w:hint="eastAsia" w:ascii="方正仿宋_GBK" w:hAnsi="方正仿宋_GBK" w:eastAsia="方正仿宋_GBK" w:cs="方正仿宋_GBK"/>
          <w:sz w:val="28"/>
          <w:szCs w:val="28"/>
          <w:u w:val="single"/>
          <w:lang w:val="en-US" w:eastAsia="zh-CN"/>
        </w:rPr>
        <w:t xml:space="preserve">  </w:t>
      </w:r>
    </w:p>
    <w:p w14:paraId="37FABE9F">
      <w:pPr>
        <w:pStyle w:val="11"/>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w:t>
      </w:r>
      <w:r>
        <w:rPr>
          <w:rFonts w:hint="eastAsia" w:ascii="方正仿宋_GBK" w:hAnsi="方正仿宋_GBK" w:eastAsia="方正仿宋_GBK" w:cs="方正仿宋_GBK"/>
          <w:sz w:val="28"/>
          <w:szCs w:val="28"/>
          <w:lang w:eastAsia="zh-CN"/>
        </w:rPr>
        <w:t>政</w:t>
      </w:r>
      <w:r>
        <w:rPr>
          <w:rFonts w:hint="eastAsia" w:ascii="方正仿宋_GBK" w:hAnsi="方正仿宋_GBK" w:eastAsia="方正仿宋_GBK" w:cs="方正仿宋_GBK"/>
          <w:sz w:val="28"/>
          <w:szCs w:val="28"/>
        </w:rPr>
        <w:t>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1.甲方人员违反上述承诺，由公司按照党规党纪、国家法律法规和单位规章制度予以经济处罚、组织处理、纪律处分或移送有关单位追究法律责任。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4C747B3"/>
    <w:rsid w:val="04F72443"/>
    <w:rsid w:val="04FF60FE"/>
    <w:rsid w:val="069B7C33"/>
    <w:rsid w:val="06EB1DC7"/>
    <w:rsid w:val="07B64184"/>
    <w:rsid w:val="081C66FB"/>
    <w:rsid w:val="081F5E95"/>
    <w:rsid w:val="095D4C2A"/>
    <w:rsid w:val="09765430"/>
    <w:rsid w:val="0B7A6C79"/>
    <w:rsid w:val="0EB10E3E"/>
    <w:rsid w:val="0F2B4BEA"/>
    <w:rsid w:val="10022A8D"/>
    <w:rsid w:val="10D40F96"/>
    <w:rsid w:val="12ED3AF7"/>
    <w:rsid w:val="15904C95"/>
    <w:rsid w:val="15931E77"/>
    <w:rsid w:val="18255BA2"/>
    <w:rsid w:val="18443CAA"/>
    <w:rsid w:val="1A8E3FE9"/>
    <w:rsid w:val="1B10162F"/>
    <w:rsid w:val="1E545551"/>
    <w:rsid w:val="1EBA1D43"/>
    <w:rsid w:val="1EC63BAC"/>
    <w:rsid w:val="1F8E4D1A"/>
    <w:rsid w:val="1FC3402A"/>
    <w:rsid w:val="216C24A0"/>
    <w:rsid w:val="21AE4866"/>
    <w:rsid w:val="23425081"/>
    <w:rsid w:val="23867D2F"/>
    <w:rsid w:val="24541F5B"/>
    <w:rsid w:val="24902E71"/>
    <w:rsid w:val="24BC729A"/>
    <w:rsid w:val="25680878"/>
    <w:rsid w:val="25BA07B8"/>
    <w:rsid w:val="265A2C04"/>
    <w:rsid w:val="27561240"/>
    <w:rsid w:val="29782945"/>
    <w:rsid w:val="2EDF4484"/>
    <w:rsid w:val="30CF389F"/>
    <w:rsid w:val="327036FA"/>
    <w:rsid w:val="353A6E2B"/>
    <w:rsid w:val="37775AB1"/>
    <w:rsid w:val="39127992"/>
    <w:rsid w:val="3B605DEA"/>
    <w:rsid w:val="3EA801DE"/>
    <w:rsid w:val="408F37BF"/>
    <w:rsid w:val="418211F7"/>
    <w:rsid w:val="41A24E54"/>
    <w:rsid w:val="41EB12BF"/>
    <w:rsid w:val="44511355"/>
    <w:rsid w:val="45C5024D"/>
    <w:rsid w:val="471E5F4B"/>
    <w:rsid w:val="4893519B"/>
    <w:rsid w:val="4AF1795C"/>
    <w:rsid w:val="4E25143E"/>
    <w:rsid w:val="4EAF1A9A"/>
    <w:rsid w:val="4F2B4F44"/>
    <w:rsid w:val="50D30A0F"/>
    <w:rsid w:val="54A93D4B"/>
    <w:rsid w:val="56111506"/>
    <w:rsid w:val="577A1642"/>
    <w:rsid w:val="587A4EC7"/>
    <w:rsid w:val="5AB63BD0"/>
    <w:rsid w:val="5ABD70FE"/>
    <w:rsid w:val="5B5C6BD3"/>
    <w:rsid w:val="5D0814E0"/>
    <w:rsid w:val="5E79177D"/>
    <w:rsid w:val="5F7E2339"/>
    <w:rsid w:val="604843E8"/>
    <w:rsid w:val="62E56991"/>
    <w:rsid w:val="6380051D"/>
    <w:rsid w:val="66EA7C12"/>
    <w:rsid w:val="67EB35AF"/>
    <w:rsid w:val="68B26892"/>
    <w:rsid w:val="69AD2BFB"/>
    <w:rsid w:val="6E4C532A"/>
    <w:rsid w:val="6ED273B1"/>
    <w:rsid w:val="6F8F75EC"/>
    <w:rsid w:val="6FF0313F"/>
    <w:rsid w:val="72761FC3"/>
    <w:rsid w:val="740357A1"/>
    <w:rsid w:val="74794E80"/>
    <w:rsid w:val="747B7369"/>
    <w:rsid w:val="74D84FF7"/>
    <w:rsid w:val="7A077F60"/>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paragraph" w:styleId="3">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默认"/>
    <w:qFormat/>
    <w:uiPriority w:val="0"/>
    <w:rPr>
      <w:rFonts w:ascii="Helvetica" w:hAnsi="Helvetica" w:eastAsia="Helvetica" w:cs="Helvetica"/>
      <w:color w:val="000000"/>
      <w:sz w:val="22"/>
      <w:szCs w:val="22"/>
      <w:lang w:val="en-US" w:eastAsia="zh-CN" w:bidi="ar-SA"/>
    </w:rPr>
  </w:style>
  <w:style w:type="paragraph" w:customStyle="1" w:styleId="11">
    <w:name w:val="Heading3"/>
    <w:basedOn w:val="1"/>
    <w:next w:val="1"/>
    <w:qFormat/>
    <w:uiPriority w:val="99"/>
    <w:pPr>
      <w:spacing w:before="16"/>
      <w:jc w:val="left"/>
    </w:pPr>
    <w:rPr>
      <w:rFonts w:ascii="仿宋_GB2312" w:hAnsi="宋体" w:eastAsia="仿宋_GB2312" w:cs="仿宋_GB2312"/>
      <w:b/>
      <w:bCs/>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12</Pages>
  <Words>7558</Words>
  <Characters>7739</Characters>
  <Lines>191</Lines>
  <Paragraphs>108</Paragraphs>
  <TotalTime>0</TotalTime>
  <ScaleCrop>false</ScaleCrop>
  <LinksUpToDate>false</LinksUpToDate>
  <CharactersWithSpaces>8145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2023-09-05T03:50:00Z</cp:lastPrinted>
  <dcterms:modified xsi:type="dcterms:W3CDTF">2025-12-23T07:52:50Z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EE2A960715AA44A3BD238796354D0986_13</vt:lpwstr>
  </property>
  <property fmtid="{D5CDD505-2E9C-101B-9397-08002B2CF9AE}" pid="3" name="KSOProductBuildVer">
    <vt:lpwstr>2052-12.1.0.24034</vt:lpwstr>
  </property>
  <property fmtid="{D5CDD505-2E9C-101B-9397-08002B2CF9AE}" pid="4" name="KSOTemplateDocerSaveRecord">
    <vt:lpwstr>eyJoZGlkIjoiNTVkZTIyYTQ0ZDUzMGU3MjA1N2FmYmNkYmM4YThkZDQiLCJ1c2VySWQiOiIyNjQwMDM1OTQifQ==</vt:lpwstr>
  </property>
</Properties>
</file>