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垫江县迎春河保合寺传统风貌更新项目（旅游配套用房）防排烟、通风、排风系统专业分包合同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垫江县迎春河保合寺传统风貌更新项目（旅游配套用房）防排烟、通</w:t>
      </w:r>
      <w:bookmarkStart w:id="0" w:name="_GoBack"/>
      <w:bookmarkEnd w:id="0"/>
      <w:r>
        <w:rPr>
          <w:rFonts w:hint="eastAsia" w:ascii="方正仿宋_GBK" w:hAnsi="方正仿宋_GBK" w:eastAsia="方正仿宋_GBK" w:cs="方正仿宋_GBK"/>
          <w:b/>
          <w:bCs/>
          <w:sz w:val="36"/>
        </w:rPr>
        <w:t>风、排风系统专业分包合同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垫江县迎春河保合寺传统风貌更新项目（旅游配套用房）防排烟、通风、排风系统专业分包。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详见施工图、清单、《垫江县迎春河保合寺传统风貌更新项目（旅游配套用房）防排烟、通风、排风系统专业分包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7E59ADE5">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完成本项目的风机、全热交换器、新风换气机、油烟净化器等设备的采购安装调试验收；</w:t>
      </w:r>
    </w:p>
    <w:p w14:paraId="14A8161E">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镀锌钢板矩形高（中）压风管、不锈钢板矩形油烟管道的制作安装，含风管、管件、法兰、零件、支吊架制作、安装、过跨风管落地支架制作、安装、风管穿墙/楼板套管制作安装、支架除锈刷油；</w:t>
      </w:r>
    </w:p>
    <w:p w14:paraId="4E7E8464">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防烟防火阀的阀体制作、阀体安装、支架制作、安装、支架除锈刷油；</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具体工作内容详见工程量清单及施工图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2.本合同以招标人招标时发布的项目预算书中各项全费用综合单价金额为基数并按中标下浮率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组价后的总价（措施费不计算）下浮15%来进行结算，人材机按成交当月重庆信息价执行，信息价中没有的材料价双方认质认价共同确定。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《垫江县迎春河保合寺传统风貌更新项目（旅游配套用房）防排烟、通风、排风系统专业分包竞争性比选公告》；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乙方对《垫江县迎春河保合寺传统风貌更新项目（旅游配套用房）防排烟、通风、排风系统专业分包竞争性比选公告》的响应文件。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ind w:left="0" w:leftChars="0" w:firstLine="0" w:firstLineChars="0"/>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垫江县迎春河保合寺传统风貌更新项目（旅游配套用房）防排烟、通风、排风系统专业分包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11C1DC7"/>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ED273B1"/>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9216</Words>
  <Characters>9684</Characters>
  <Lines>191</Lines>
  <Paragraphs>108</Paragraphs>
  <TotalTime>0</TotalTime>
  <ScaleCrop>false</ScaleCrop>
  <LinksUpToDate>false</LinksUpToDate>
  <CharactersWithSpaces>10357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2026-02-26T07:32:15Z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2052-12.1.0.24657</vt:lpwstr>
  </property>
  <property fmtid="{D5CDD505-2E9C-101B-9397-08002B2CF9AE}" pid="4" name="KSOTemplateDocerSaveRecord">
    <vt:lpwstr>eyJoZGlkIjoiNTVkZTIyYTQ0ZDUzMGU3MjA1N2FmYmNkYmM4YThkZDQiLCJ1c2VySWQiOiIyNjQwMDM1OTQifQ==</vt:lpwstr>
  </property>
</Properties>
</file>