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垫江县迎春河保合寺传统风貌更新EPC项目（酒店、西城门、保合塔新增夹层结构及加固工程）分包合同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垫江县迎春河保合寺传统风貌更新EPC项目（酒店、西城门、保合塔新增夹层结构及加固工程）分包合同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垫江县迎春河保合寺传统风貌更新EPC项目（酒店、西城门、保合塔新增夹层结构及加固工程）分包。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详见施工图、清单、《垫江县迎春河保合寺传统风貌更新EPC项目（酒店、西城门、保合塔新增夹层结构及加固工程）分包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97B909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具体工作内容详见施工图及清单，除商品混凝土为甲供外其他主材辅材均为乙方提供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w:t>
      </w:r>
      <w:bookmarkStart w:id="0" w:name="_GoBack"/>
      <w:bookmarkEnd w:id="0"/>
      <w:r>
        <w:rPr>
          <w:rFonts w:hint="eastAsia" w:ascii="方正仿宋_GBK" w:hAnsi="方正仿宋_GBK" w:eastAsia="方正仿宋_GBK" w:cs="方正仿宋_GBK"/>
          <w:sz w:val="28"/>
          <w:u w:val="single"/>
          <w:lang w:val="en-US" w:eastAsia="zh-CN"/>
        </w:rPr>
        <w:t>%来进行结算，人材机按成交当月重庆信息价执行，信息价中没有的材料价双方认质认价共同确定。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《垫江县迎春河保合寺传统风貌更新EPC项目（酒店、西城门、保合塔新增夹层结构及加固工程）分包竞争性比选公告》；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乙方对《垫江县迎春河保合寺传统风貌更新EPC项目（酒店、西城门、保合塔新增夹层结构及加固工程）分包竞争性比选公告》的响应文件。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垫江县迎春河保合寺传统风貌更新EPC项目（酒店、西城门、保合塔新增夹层结构及加固工程）分包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CE75590"/>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2761FC3"/>
    <w:rsid w:val="740357A1"/>
    <w:rsid w:val="74794E80"/>
    <w:rsid w:val="747B7369"/>
    <w:rsid w:val="74D84FF7"/>
    <w:rsid w:val="7A077F60"/>
    <w:rsid w:val="7C32590E"/>
    <w:rsid w:val="7CCC7B49"/>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7611</Words>
  <Characters>7758</Characters>
  <Lines>191</Lines>
  <Paragraphs>108</Paragraphs>
  <TotalTime>0</TotalTime>
  <ScaleCrop>false</ScaleCrop>
  <LinksUpToDate>false</LinksUpToDate>
  <CharactersWithSpaces>8160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2026-03-23T06:20:37Z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2052-12.1.0.25225</vt:lpwstr>
  </property>
  <property fmtid="{D5CDD505-2E9C-101B-9397-08002B2CF9AE}" pid="4" name="KSOTemplateDocerSaveRecord">
    <vt:lpwstr>eyJoZGlkIjoiNTVkZTIyYTQ0ZDUzMGU3MjA1N2FmYmNkYmM4YThkZDQiLCJ1c2VySWQiOiIyNjQwMDM1OTQifQ==</vt:lpwstr>
  </property>
</Properties>
</file>